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8351C" w14:textId="7F961C8B" w:rsidR="003438C9" w:rsidRDefault="00E70D1B" w:rsidP="00974CCF">
      <w:pPr>
        <w:jc w:val="center"/>
      </w:pPr>
      <w:r>
        <w:t>&lt;</w:t>
      </w:r>
      <w:r w:rsidR="004E6368">
        <w:t>YOUR THESIS</w:t>
      </w:r>
      <w:r w:rsidR="003438C9">
        <w:t>/DISSERTATION</w:t>
      </w:r>
      <w:r w:rsidR="004E6368">
        <w:t xml:space="preserve"> TITLE </w:t>
      </w:r>
      <w:r w:rsidR="00D44988">
        <w:t>SHOULD BE</w:t>
      </w:r>
      <w:r w:rsidR="004E6368">
        <w:t xml:space="preserve"> </w:t>
      </w:r>
      <w:r w:rsidR="003438C9">
        <w:t>UPPERCASE</w:t>
      </w:r>
      <w:r w:rsidR="004E6368">
        <w:t xml:space="preserve"> </w:t>
      </w:r>
    </w:p>
    <w:p w14:paraId="7DCFBA90" w14:textId="4B6CA651" w:rsidR="00974CCF" w:rsidRDefault="004E6368" w:rsidP="003438C9">
      <w:pPr>
        <w:jc w:val="center"/>
      </w:pPr>
      <w:r>
        <w:t>AND</w:t>
      </w:r>
      <w:r w:rsidR="00051919">
        <w:t xml:space="preserve"> IS</w:t>
      </w:r>
      <w:r w:rsidR="003438C9">
        <w:t xml:space="preserve"> </w:t>
      </w:r>
      <w:r>
        <w:t>FORMATTED IN INVERTED PYRAMID FORM</w:t>
      </w:r>
    </w:p>
    <w:p w14:paraId="25352E9C" w14:textId="3BA12440" w:rsidR="00974CCF" w:rsidRDefault="004E6368" w:rsidP="00974CCF">
      <w:pPr>
        <w:jc w:val="center"/>
      </w:pPr>
      <w:r>
        <w:t>AS SHOWN HERE</w:t>
      </w:r>
      <w:r w:rsidR="00E70D1B">
        <w:t>&gt;</w:t>
      </w:r>
    </w:p>
    <w:p w14:paraId="0449D9BD" w14:textId="77777777" w:rsidR="00974CCF" w:rsidRDefault="00974CCF" w:rsidP="00974CCF">
      <w:pPr>
        <w:jc w:val="center"/>
      </w:pPr>
    </w:p>
    <w:p w14:paraId="2032CA94" w14:textId="77777777" w:rsidR="00974CCF" w:rsidRDefault="00974CCF" w:rsidP="00974CCF">
      <w:pPr>
        <w:jc w:val="center"/>
      </w:pPr>
    </w:p>
    <w:p w14:paraId="57925BF7" w14:textId="77777777" w:rsidR="00974CCF" w:rsidRDefault="00974CCF" w:rsidP="00974CCF">
      <w:pPr>
        <w:jc w:val="center"/>
      </w:pPr>
    </w:p>
    <w:p w14:paraId="24DF0885" w14:textId="1EF08260" w:rsidR="00974CCF" w:rsidRDefault="00974CCF" w:rsidP="00974CCF">
      <w:pPr>
        <w:jc w:val="center"/>
      </w:pPr>
      <w:r>
        <w:t xml:space="preserve">A </w:t>
      </w:r>
      <w:r w:rsidR="00E70D1B">
        <w:t>&lt;</w:t>
      </w:r>
      <w:r>
        <w:t>Thesis</w:t>
      </w:r>
      <w:r w:rsidR="003438C9">
        <w:t xml:space="preserve"> </w:t>
      </w:r>
      <w:r w:rsidR="00E70D1B">
        <w:t>OR</w:t>
      </w:r>
      <w:r w:rsidR="003438C9">
        <w:t xml:space="preserve"> </w:t>
      </w:r>
      <w:r w:rsidR="00677B6E">
        <w:t>Dissertation</w:t>
      </w:r>
      <w:r w:rsidR="00E70D1B">
        <w:t>&gt;</w:t>
      </w:r>
    </w:p>
    <w:p w14:paraId="1B569E7A" w14:textId="77777777" w:rsidR="00974CCF" w:rsidRDefault="00974CCF" w:rsidP="00974CCF">
      <w:pPr>
        <w:jc w:val="center"/>
      </w:pPr>
      <w:r>
        <w:t>by</w:t>
      </w:r>
    </w:p>
    <w:p w14:paraId="650A5EB9" w14:textId="71D5E4B1" w:rsidR="00974CCF" w:rsidRDefault="00E70D1B" w:rsidP="00974CCF">
      <w:pPr>
        <w:jc w:val="center"/>
      </w:pPr>
      <w:r>
        <w:t>&lt;</w:t>
      </w:r>
      <w:r w:rsidR="004E6368">
        <w:t>YOUR FULL NAME HERE</w:t>
      </w:r>
      <w:r w:rsidR="00E31D3C">
        <w:t xml:space="preserve"> AS IT APPEARS IN SCHOOL RECORDS</w:t>
      </w:r>
      <w:r>
        <w:t>&gt;</w:t>
      </w:r>
    </w:p>
    <w:p w14:paraId="59E0C615" w14:textId="77777777" w:rsidR="00974CCF" w:rsidRDefault="00974CCF" w:rsidP="00974CCF">
      <w:pPr>
        <w:jc w:val="center"/>
      </w:pPr>
    </w:p>
    <w:p w14:paraId="1F1BFC88" w14:textId="77777777" w:rsidR="00974CCF" w:rsidRDefault="00974CCF" w:rsidP="00974CCF">
      <w:pPr>
        <w:jc w:val="center"/>
      </w:pPr>
    </w:p>
    <w:p w14:paraId="0FB3AC46" w14:textId="77777777" w:rsidR="00974CCF" w:rsidRDefault="00974CCF" w:rsidP="006941DE">
      <w:pPr>
        <w:spacing w:after="0" w:line="480" w:lineRule="auto"/>
        <w:jc w:val="center"/>
      </w:pPr>
      <w:r>
        <w:t xml:space="preserve">Submitted </w:t>
      </w:r>
      <w:r w:rsidR="006941DE">
        <w:t>in Partial Fulfillment of the</w:t>
      </w:r>
    </w:p>
    <w:p w14:paraId="7AE4BC1D" w14:textId="77777777" w:rsidR="006941DE" w:rsidRDefault="006941DE" w:rsidP="006941DE">
      <w:pPr>
        <w:spacing w:after="0" w:line="480" w:lineRule="auto"/>
        <w:jc w:val="center"/>
      </w:pPr>
      <w:r>
        <w:t>Requirements for the Degree of</w:t>
      </w:r>
    </w:p>
    <w:p w14:paraId="341197B3" w14:textId="61E1A682" w:rsidR="00974CCF" w:rsidRDefault="0063657E" w:rsidP="006941DE">
      <w:pPr>
        <w:spacing w:line="480" w:lineRule="auto"/>
        <w:jc w:val="center"/>
      </w:pPr>
      <w:r>
        <w:t>&lt;</w:t>
      </w:r>
      <w:r w:rsidR="004E6368" w:rsidRPr="00DB0364">
        <w:t>DEGREE NAME</w:t>
      </w:r>
      <w:r w:rsidR="00DA6B98" w:rsidRPr="00DB0364">
        <w:t xml:space="preserve">, </w:t>
      </w:r>
      <w:r>
        <w:t>i.e.</w:t>
      </w:r>
      <w:r w:rsidR="00DA6B98" w:rsidRPr="00DB0364">
        <w:t xml:space="preserve">: </w:t>
      </w:r>
      <w:r w:rsidR="006941DE" w:rsidRPr="00DB0364">
        <w:t>MASTER OF SCIENCE, DOCTOR OF PHILOSOPHY, ETC</w:t>
      </w:r>
      <w:r>
        <w:t>&gt;</w:t>
      </w:r>
    </w:p>
    <w:p w14:paraId="21F58EE9" w14:textId="77777777" w:rsidR="006941DE" w:rsidRDefault="006941DE" w:rsidP="00974CCF">
      <w:pPr>
        <w:jc w:val="center"/>
      </w:pPr>
    </w:p>
    <w:p w14:paraId="64785529" w14:textId="716E1916" w:rsidR="006941DE" w:rsidRDefault="006941DE" w:rsidP="00974CCF">
      <w:pPr>
        <w:jc w:val="center"/>
      </w:pPr>
      <w:r>
        <w:t xml:space="preserve">Major Subject: </w:t>
      </w:r>
      <w:r w:rsidR="0063657E">
        <w:t>&lt;</w:t>
      </w:r>
      <w:r>
        <w:t>Insert the exact name of your major, example: Biology, Business Administration</w:t>
      </w:r>
      <w:r w:rsidR="0063657E">
        <w:t>&gt;</w:t>
      </w:r>
    </w:p>
    <w:p w14:paraId="776801E6" w14:textId="77777777" w:rsidR="00974CCF" w:rsidRDefault="00974CCF" w:rsidP="00974CCF">
      <w:pPr>
        <w:jc w:val="center"/>
      </w:pPr>
    </w:p>
    <w:p w14:paraId="6C1DC5FE" w14:textId="77777777" w:rsidR="00974CCF" w:rsidRDefault="00974CCF" w:rsidP="00974CCF">
      <w:pPr>
        <w:jc w:val="center"/>
      </w:pPr>
    </w:p>
    <w:p w14:paraId="4D41A1C6" w14:textId="77777777" w:rsidR="00974CCF" w:rsidRDefault="00974CCF" w:rsidP="00974CCF">
      <w:pPr>
        <w:jc w:val="center"/>
      </w:pPr>
    </w:p>
    <w:p w14:paraId="69E8168C" w14:textId="77777777" w:rsidR="00974CCF" w:rsidRDefault="00974CCF" w:rsidP="00974CCF">
      <w:pPr>
        <w:jc w:val="center"/>
      </w:pPr>
    </w:p>
    <w:p w14:paraId="07B5EF1A" w14:textId="77777777" w:rsidR="00974CCF" w:rsidRDefault="00974CCF" w:rsidP="00974CCF">
      <w:pPr>
        <w:jc w:val="center"/>
      </w:pPr>
    </w:p>
    <w:p w14:paraId="69A25DAF" w14:textId="77777777" w:rsidR="006941DE" w:rsidRDefault="006941DE" w:rsidP="006941DE">
      <w:pPr>
        <w:jc w:val="center"/>
      </w:pPr>
      <w:r>
        <w:t>The University of Texas Rio Grande Valley</w:t>
      </w:r>
    </w:p>
    <w:p w14:paraId="14F0E6FB" w14:textId="59C6EE15" w:rsidR="00974CCF" w:rsidRDefault="0063657E" w:rsidP="006941DE">
      <w:pPr>
        <w:jc w:val="center"/>
      </w:pPr>
      <w:r>
        <w:t>&lt;</w:t>
      </w:r>
      <w:r w:rsidR="004E6368">
        <w:t>Month Year in which degree will be earned</w:t>
      </w:r>
      <w:r>
        <w:t>&gt;</w:t>
      </w:r>
    </w:p>
    <w:sectPr w:rsidR="00974CCF" w:rsidSect="002956AC"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8C9"/>
    <w:rsid w:val="00051919"/>
    <w:rsid w:val="002956AC"/>
    <w:rsid w:val="003438C9"/>
    <w:rsid w:val="004E6368"/>
    <w:rsid w:val="0063657E"/>
    <w:rsid w:val="00677B6E"/>
    <w:rsid w:val="006941DE"/>
    <w:rsid w:val="007C718D"/>
    <w:rsid w:val="008600AA"/>
    <w:rsid w:val="0097187B"/>
    <w:rsid w:val="00974CCF"/>
    <w:rsid w:val="00C124CE"/>
    <w:rsid w:val="00C44702"/>
    <w:rsid w:val="00C97A43"/>
    <w:rsid w:val="00D44988"/>
    <w:rsid w:val="00DA6B98"/>
    <w:rsid w:val="00DB0364"/>
    <w:rsid w:val="00E31D3C"/>
    <w:rsid w:val="00E70D1B"/>
    <w:rsid w:val="00F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A8669"/>
  <w15:chartTrackingRefBased/>
  <w15:docId w15:val="{610E60B6-43E6-4FAC-9DCC-31641910F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63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r464\AppData\Local\Temp\3d691e5f-311a-431e-9cb8-9c1ff9497d5a_thesis_dissertation-template-pack%20(6).zip.d5a\Thesis_Dissertation%20-%20Template%20Pack\A%20-%20Title%20Pag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 - Title Page Template</Template>
  <TotalTime>5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Helton</dc:creator>
  <cp:keywords/>
  <dc:description/>
  <cp:lastModifiedBy>Kelly Helton</cp:lastModifiedBy>
  <cp:revision>4</cp:revision>
  <dcterms:created xsi:type="dcterms:W3CDTF">2024-01-24T14:37:00Z</dcterms:created>
  <dcterms:modified xsi:type="dcterms:W3CDTF">2024-01-24T19:48:00Z</dcterms:modified>
</cp:coreProperties>
</file>